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0802" w14:textId="343879C8" w:rsidR="00CF1BE5" w:rsidRPr="007F05E6" w:rsidRDefault="00CF1BE5" w:rsidP="00474F67">
      <w:pPr>
        <w:pStyle w:val="Unittitle"/>
      </w:pPr>
      <w:r>
        <w:t>10</w:t>
      </w:r>
      <w:r w:rsidR="006E3C21">
        <w:t>.</w:t>
      </w:r>
      <w:r>
        <w:t xml:space="preserve"> Digital technology in construction </w:t>
      </w:r>
    </w:p>
    <w:p w14:paraId="1CB7F864" w14:textId="77777777" w:rsidR="00CF1BE5" w:rsidRDefault="00CF1BE5" w:rsidP="00B77EE2">
      <w:pPr>
        <w:pStyle w:val="Heading1"/>
      </w:pPr>
      <w:r w:rsidRPr="00E01F9C">
        <w:t>Multiple choice questions (</w:t>
      </w:r>
      <w:r>
        <w:t>learner</w:t>
      </w:r>
      <w:r w:rsidRPr="00E01F9C">
        <w:t>)</w:t>
      </w:r>
    </w:p>
    <w:p w14:paraId="58C0C8A0" w14:textId="77777777" w:rsidR="00CF1BE5" w:rsidRDefault="00CF1BE5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76DD9A15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Which construction material has been developed to allow it to store electricity?</w:t>
      </w:r>
    </w:p>
    <w:p w14:paraId="2E6D106A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Concrete</w:t>
      </w:r>
      <w:r>
        <w:t>.</w:t>
      </w:r>
    </w:p>
    <w:p w14:paraId="291B84DB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Brick</w:t>
      </w:r>
      <w:r>
        <w:t>.</w:t>
      </w:r>
    </w:p>
    <w:p w14:paraId="1FC490F0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Stone</w:t>
      </w:r>
      <w:r>
        <w:t>.</w:t>
      </w:r>
    </w:p>
    <w:p w14:paraId="52F916B0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Timber</w:t>
      </w:r>
      <w:r>
        <w:t>.</w:t>
      </w:r>
    </w:p>
    <w:p w14:paraId="38E82D10" w14:textId="77777777" w:rsidR="00CF1BE5" w:rsidRPr="00042048" w:rsidRDefault="00CF1BE5" w:rsidP="00B77EE2">
      <w:pPr>
        <w:pStyle w:val="Answer"/>
        <w:ind w:left="0"/>
      </w:pPr>
    </w:p>
    <w:p w14:paraId="3E159175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</w:t>
      </w:r>
      <w:r>
        <w:t>at</w:t>
      </w:r>
      <w:r w:rsidRPr="00042048">
        <w:t xml:space="preserve"> does BIM stand for?</w:t>
      </w:r>
    </w:p>
    <w:p w14:paraId="5C7A1CC1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Built in moments</w:t>
      </w:r>
      <w:r>
        <w:t>.</w:t>
      </w:r>
    </w:p>
    <w:p w14:paraId="53ADFD7E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Building information modelling</w:t>
      </w:r>
      <w:r>
        <w:t>.</w:t>
      </w:r>
    </w:p>
    <w:p w14:paraId="54E29B65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Building information management</w:t>
      </w:r>
      <w:r>
        <w:t>.</w:t>
      </w:r>
      <w:r w:rsidRPr="00042048">
        <w:t xml:space="preserve"> </w:t>
      </w:r>
    </w:p>
    <w:p w14:paraId="14705C9E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Built in manufacturing</w:t>
      </w:r>
      <w:r>
        <w:t>.</w:t>
      </w:r>
      <w:r w:rsidRPr="00042048">
        <w:t xml:space="preserve">  </w:t>
      </w:r>
    </w:p>
    <w:p w14:paraId="359DD498" w14:textId="77777777" w:rsidR="00CF1BE5" w:rsidRPr="00042048" w:rsidRDefault="00CF1BE5" w:rsidP="00B77EE2">
      <w:pPr>
        <w:pStyle w:val="Answer"/>
        <w:ind w:left="0"/>
      </w:pPr>
    </w:p>
    <w:p w14:paraId="02F191BB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type of system utilises energy harvesting wireless room sensors used to supply detailed information on how building areas and rooms are being used?</w:t>
      </w:r>
    </w:p>
    <w:p w14:paraId="0870637E" w14:textId="6374F03A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Building automation system</w:t>
      </w:r>
      <w:r>
        <w:t>.</w:t>
      </w:r>
      <w:r w:rsidRPr="00042048">
        <w:t xml:space="preserve"> </w:t>
      </w:r>
    </w:p>
    <w:p w14:paraId="5AA580DC" w14:textId="7FD05E1D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Building management system</w:t>
      </w:r>
      <w:r>
        <w:t>.</w:t>
      </w:r>
      <w:r w:rsidRPr="00042048">
        <w:t xml:space="preserve"> </w:t>
      </w:r>
    </w:p>
    <w:p w14:paraId="1A4D6F93" w14:textId="77B77CB6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Smart building asset management</w:t>
      </w:r>
      <w:r>
        <w:t>.</w:t>
      </w:r>
      <w:r w:rsidRPr="00042048">
        <w:t xml:space="preserve"> </w:t>
      </w:r>
    </w:p>
    <w:p w14:paraId="27BE2808" w14:textId="55384DD3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Smart maintenance system</w:t>
      </w:r>
      <w:r>
        <w:t>.</w:t>
      </w:r>
      <w:r w:rsidRPr="00042048">
        <w:t xml:space="preserve"> </w:t>
      </w:r>
    </w:p>
    <w:p w14:paraId="45127547" w14:textId="77777777" w:rsidR="00CF1BE5" w:rsidRDefault="00CF1BE5" w:rsidP="00B77EE2">
      <w:pPr>
        <w:pStyle w:val="Answer"/>
        <w:ind w:left="360"/>
      </w:pPr>
    </w:p>
    <w:p w14:paraId="7029EB5F" w14:textId="77777777" w:rsidR="00CF1BE5" w:rsidRDefault="00CF1BE5" w:rsidP="00B77EE2">
      <w:pPr>
        <w:pStyle w:val="Answer"/>
        <w:numPr>
          <w:ilvl w:val="0"/>
          <w:numId w:val="19"/>
        </w:numPr>
        <w:ind w:left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B932FF" wp14:editId="04E62BF2">
            <wp:simplePos x="0" y="0"/>
            <wp:positionH relativeFrom="column">
              <wp:posOffset>386715</wp:posOffset>
            </wp:positionH>
            <wp:positionV relativeFrom="paragraph">
              <wp:posOffset>307975</wp:posOffset>
            </wp:positionV>
            <wp:extent cx="3048000" cy="2032635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13379FC3" w14:textId="77777777" w:rsidR="00CF1BE5" w:rsidRPr="00042048" w:rsidRDefault="00CF1BE5" w:rsidP="00B77EE2">
      <w:pPr>
        <w:pStyle w:val="Answer"/>
        <w:ind w:left="360"/>
        <w:rPr>
          <w:noProof/>
        </w:rPr>
      </w:pPr>
      <w:r>
        <w:rPr>
          <w:noProof/>
        </w:rPr>
        <w:t xml:space="preserve">     </w:t>
      </w:r>
    </w:p>
    <w:p w14:paraId="57F8C63E" w14:textId="241639E9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UAV</w:t>
      </w:r>
      <w:r>
        <w:t>.</w:t>
      </w:r>
      <w:r w:rsidRPr="00042048">
        <w:t xml:space="preserve"> </w:t>
      </w:r>
    </w:p>
    <w:p w14:paraId="7DDA2085" w14:textId="03B87571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Plumb line</w:t>
      </w:r>
      <w:r>
        <w:t>.</w:t>
      </w:r>
      <w:r w:rsidRPr="00042048">
        <w:t xml:space="preserve">  </w:t>
      </w:r>
    </w:p>
    <w:p w14:paraId="341E9304" w14:textId="567E22B4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Rotary laser level</w:t>
      </w:r>
      <w:r>
        <w:t>.</w:t>
      </w:r>
      <w:r w:rsidRPr="00042048">
        <w:t xml:space="preserve">  </w:t>
      </w:r>
    </w:p>
    <w:p w14:paraId="13FACE4E" w14:textId="40062523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Spirit level</w:t>
      </w:r>
      <w:r>
        <w:t>.</w:t>
      </w:r>
      <w:r w:rsidRPr="00042048">
        <w:t xml:space="preserve">  </w:t>
      </w:r>
    </w:p>
    <w:p w14:paraId="3EF74F68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lastRenderedPageBreak/>
        <w:t xml:space="preserve">Which digital engineering technology uses image overlap and UAV-captured images to produce a robust 3D composite of a region? </w:t>
      </w:r>
    </w:p>
    <w:p w14:paraId="30AE30DC" w14:textId="4C85AE88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LiDAR</w:t>
      </w:r>
      <w:r>
        <w:t>.</w:t>
      </w:r>
    </w:p>
    <w:p w14:paraId="259526DD" w14:textId="3F8563D5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Photogrammetry</w:t>
      </w:r>
      <w:r>
        <w:t>.</w:t>
      </w:r>
      <w:r w:rsidRPr="00042048">
        <w:t xml:space="preserve"> </w:t>
      </w:r>
    </w:p>
    <w:p w14:paraId="6600B5F0" w14:textId="7B53C6B4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Virtual reality</w:t>
      </w:r>
      <w:r>
        <w:t>.</w:t>
      </w:r>
      <w:r w:rsidRPr="00042048">
        <w:t xml:space="preserve"> </w:t>
      </w:r>
    </w:p>
    <w:p w14:paraId="4450A73B" w14:textId="57FAEFE9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Augmented reality</w:t>
      </w:r>
      <w:r>
        <w:t>.</w:t>
      </w:r>
      <w:r w:rsidRPr="00042048">
        <w:t xml:space="preserve"> </w:t>
      </w:r>
    </w:p>
    <w:p w14:paraId="652C639D" w14:textId="77777777" w:rsidR="00CF1BE5" w:rsidRDefault="00CF1BE5" w:rsidP="00B77EE2">
      <w:pPr>
        <w:pStyle w:val="Answer"/>
        <w:ind w:left="0"/>
      </w:pPr>
    </w:p>
    <w:p w14:paraId="72F66E6D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Which digital engineering technology is the overlaying of digitally-created content on top of the real world which is offered through a headset or a screen in a 2D display? </w:t>
      </w:r>
    </w:p>
    <w:p w14:paraId="72F7371E" w14:textId="54B0E861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LiDAR</w:t>
      </w:r>
      <w:r>
        <w:t>.</w:t>
      </w:r>
    </w:p>
    <w:p w14:paraId="110A6CEB" w14:textId="21CFC168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Photogrammetry</w:t>
      </w:r>
      <w:r>
        <w:t>.</w:t>
      </w:r>
      <w:r w:rsidRPr="00042048">
        <w:t xml:space="preserve"> </w:t>
      </w:r>
    </w:p>
    <w:p w14:paraId="58011FF4" w14:textId="3A3B8966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3D scanning</w:t>
      </w:r>
      <w:r>
        <w:t>.</w:t>
      </w:r>
      <w:r w:rsidRPr="00042048">
        <w:t xml:space="preserve">  </w:t>
      </w:r>
    </w:p>
    <w:p w14:paraId="3E33B067" w14:textId="1912E6FF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Augmented reality</w:t>
      </w:r>
      <w:r>
        <w:t>.</w:t>
      </w:r>
      <w:r w:rsidRPr="00042048">
        <w:t xml:space="preserve"> </w:t>
      </w:r>
    </w:p>
    <w:p w14:paraId="6003344F" w14:textId="77777777" w:rsidR="00CF1BE5" w:rsidRPr="00042048" w:rsidRDefault="00CF1BE5" w:rsidP="00B77EE2">
      <w:pPr>
        <w:pStyle w:val="Answer"/>
        <w:ind w:left="0"/>
      </w:pPr>
    </w:p>
    <w:p w14:paraId="75FAB32E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Which digital engineering technology uses points of light to create a detailed map o</w:t>
      </w:r>
      <w:r>
        <w:t>f an object’s position in space</w:t>
      </w:r>
      <w:r w:rsidRPr="00042048">
        <w:t>?</w:t>
      </w:r>
    </w:p>
    <w:p w14:paraId="2DB8EEE9" w14:textId="7A8BD802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LiDAR</w:t>
      </w:r>
      <w:r>
        <w:t>.</w:t>
      </w:r>
    </w:p>
    <w:p w14:paraId="2AB23C95" w14:textId="61EAC381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Augmented reality</w:t>
      </w:r>
      <w:r>
        <w:t>.</w:t>
      </w:r>
    </w:p>
    <w:p w14:paraId="12CAF51A" w14:textId="065B1298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3D scanning</w:t>
      </w:r>
      <w:r>
        <w:t>.</w:t>
      </w:r>
      <w:r w:rsidRPr="00042048">
        <w:t xml:space="preserve">  </w:t>
      </w:r>
    </w:p>
    <w:p w14:paraId="0F29992D" w14:textId="6EE505D1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Virtual reality</w:t>
      </w:r>
      <w:r>
        <w:t>.</w:t>
      </w:r>
    </w:p>
    <w:p w14:paraId="49E605B3" w14:textId="77777777" w:rsidR="00CF1BE5" w:rsidRPr="00042048" w:rsidRDefault="00CF1BE5" w:rsidP="00B77EE2">
      <w:pPr>
        <w:pStyle w:val="Answer"/>
        <w:ind w:left="360"/>
      </w:pPr>
    </w:p>
    <w:p w14:paraId="18758044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is the term used to describe a network of internet connected devices able to collect and exchange data?</w:t>
      </w:r>
    </w:p>
    <w:p w14:paraId="6EC67B2E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Internet router</w:t>
      </w:r>
      <w:r>
        <w:t>.</w:t>
      </w:r>
    </w:p>
    <w:p w14:paraId="4F7082AE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Internet of things</w:t>
      </w:r>
      <w:r>
        <w:t>.</w:t>
      </w:r>
    </w:p>
    <w:p w14:paraId="2A522780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Artificial intelligence</w:t>
      </w:r>
      <w:r>
        <w:t>.</w:t>
      </w:r>
    </w:p>
    <w:p w14:paraId="2CC22E9F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Smart learning</w:t>
      </w:r>
      <w:r>
        <w:t>.</w:t>
      </w:r>
      <w:r w:rsidRPr="00042048">
        <w:t xml:space="preserve"> </w:t>
      </w:r>
    </w:p>
    <w:p w14:paraId="30834A6D" w14:textId="77777777" w:rsidR="00CF1BE5" w:rsidRPr="00042048" w:rsidRDefault="00CF1BE5" w:rsidP="00B77EE2">
      <w:pPr>
        <w:pStyle w:val="Answer"/>
        <w:ind w:left="0"/>
      </w:pPr>
    </w:p>
    <w:p w14:paraId="37CB0812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Which maintenance technique uses real time data via measuring and monitoring tools to identify and repair faults before they occur in a seamless process? </w:t>
      </w:r>
    </w:p>
    <w:p w14:paraId="03017787" w14:textId="04A76A5F" w:rsidR="00CF1BE5" w:rsidRPr="00042048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Smart maintenance</w:t>
      </w:r>
      <w:r>
        <w:t>.</w:t>
      </w:r>
      <w:r w:rsidRPr="00042048">
        <w:t xml:space="preserve"> </w:t>
      </w:r>
    </w:p>
    <w:p w14:paraId="6A53397A" w14:textId="25A87ECD" w:rsidR="00CF1BE5" w:rsidRPr="00042048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Planned maintenance</w:t>
      </w:r>
      <w:r>
        <w:t>.</w:t>
      </w:r>
      <w:r w:rsidRPr="00042048">
        <w:t xml:space="preserve"> </w:t>
      </w:r>
    </w:p>
    <w:p w14:paraId="15D0E972" w14:textId="4C155278" w:rsidR="00CF1BE5" w:rsidRPr="00042048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Reactive maintenance</w:t>
      </w:r>
      <w:r>
        <w:t>.</w:t>
      </w:r>
      <w:r w:rsidRPr="00042048">
        <w:t xml:space="preserve">   </w:t>
      </w:r>
    </w:p>
    <w:p w14:paraId="0A988904" w14:textId="690990D2" w:rsidR="00CF1BE5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Corrective main</w:t>
      </w:r>
      <w:r>
        <w:t xml:space="preserve">tenance. </w:t>
      </w:r>
    </w:p>
    <w:p w14:paraId="18CD26B0" w14:textId="77777777" w:rsidR="00CF1BE5" w:rsidRDefault="00CF1BE5" w:rsidP="00B77EE2">
      <w:pPr>
        <w:pStyle w:val="Answer"/>
        <w:ind w:left="0"/>
      </w:pPr>
    </w:p>
    <w:p w14:paraId="1151E550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type of simulation determines the effects of loads on buildings and their components? </w:t>
      </w:r>
    </w:p>
    <w:p w14:paraId="0DD6EA75" w14:textId="1C8899BA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>Asset mapping</w:t>
      </w:r>
      <w:r>
        <w:t>.</w:t>
      </w:r>
      <w:r w:rsidRPr="00042048">
        <w:t xml:space="preserve"> </w:t>
      </w:r>
    </w:p>
    <w:p w14:paraId="08ED4D6B" w14:textId="3F7E3622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 xml:space="preserve">Computer </w:t>
      </w:r>
      <w:r>
        <w:t>g</w:t>
      </w:r>
      <w:r w:rsidRPr="00042048">
        <w:t xml:space="preserve">enerated </w:t>
      </w:r>
      <w:r>
        <w:t>i</w:t>
      </w:r>
      <w:r w:rsidRPr="00042048">
        <w:t>mages</w:t>
      </w:r>
      <w:r>
        <w:t>.</w:t>
      </w:r>
    </w:p>
    <w:p w14:paraId="12BFBD38" w14:textId="67EF8DB7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>3D modelling</w:t>
      </w:r>
      <w:r>
        <w:t>.</w:t>
      </w:r>
      <w:r w:rsidRPr="00042048">
        <w:t xml:space="preserve">  </w:t>
      </w:r>
    </w:p>
    <w:p w14:paraId="60CABB6C" w14:textId="6C1C9DBD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 xml:space="preserve">Structural </w:t>
      </w:r>
      <w:r>
        <w:t>a</w:t>
      </w:r>
      <w:r w:rsidRPr="00042048">
        <w:t>nalysis </w:t>
      </w:r>
      <w:r>
        <w:t>s</w:t>
      </w:r>
      <w:r w:rsidRPr="00042048">
        <w:t>imulations</w:t>
      </w:r>
      <w:r>
        <w:t>.</w:t>
      </w:r>
    </w:p>
    <w:p w14:paraId="5C851345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lastRenderedPageBreak/>
        <w:t>What does a robotic tool station measure to enable it to collect data and per</w:t>
      </w:r>
      <w:r>
        <w:t>form triangulation calculations</w:t>
      </w:r>
      <w:r w:rsidRPr="00042048">
        <w:t>?</w:t>
      </w:r>
    </w:p>
    <w:p w14:paraId="784133A0" w14:textId="2E8E99C1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Vertical and horizontal angles</w:t>
      </w:r>
      <w:r>
        <w:t>.</w:t>
      </w:r>
      <w:r w:rsidRPr="00042048">
        <w:t xml:space="preserve"> </w:t>
      </w:r>
    </w:p>
    <w:p w14:paraId="78668119" w14:textId="2FAD4560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Vertical, horizontal angles and the slope distance</w:t>
      </w:r>
      <w:r>
        <w:t>.</w:t>
      </w:r>
    </w:p>
    <w:p w14:paraId="0F73A594" w14:textId="254B398F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Horizontal angles and the slope distance</w:t>
      </w:r>
      <w:r>
        <w:t>.</w:t>
      </w:r>
    </w:p>
    <w:p w14:paraId="62A3DE3A" w14:textId="51EBF9F1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The slope distance and vertical angles</w:t>
      </w:r>
      <w:r>
        <w:t>.</w:t>
      </w:r>
      <w:r w:rsidRPr="00042048">
        <w:t xml:space="preserve"> </w:t>
      </w:r>
    </w:p>
    <w:p w14:paraId="43915181" w14:textId="77777777" w:rsidR="00CF1BE5" w:rsidRDefault="00CF1BE5" w:rsidP="00B77EE2">
      <w:pPr>
        <w:pStyle w:val="Answer"/>
        <w:ind w:left="0"/>
      </w:pPr>
    </w:p>
    <w:p w14:paraId="38F0940F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In digital technology, what does the acronym GPS stand for? </w:t>
      </w:r>
    </w:p>
    <w:p w14:paraId="006CE742" w14:textId="6C325759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Global positioning system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</w:t>
      </w:r>
    </w:p>
    <w:p w14:paraId="6CF0805A" w14:textId="624DF055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Green power switch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 </w:t>
      </w:r>
    </w:p>
    <w:p w14:paraId="6178F16F" w14:textId="6309E895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Global product strategy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</w:t>
      </w:r>
    </w:p>
    <w:p w14:paraId="77D3148D" w14:textId="0E2C9810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Guided planning system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</w:t>
      </w:r>
    </w:p>
    <w:p w14:paraId="77C84E45" w14:textId="77777777" w:rsidR="00CF1BE5" w:rsidRPr="00042048" w:rsidRDefault="00CF1BE5" w:rsidP="00B77EE2">
      <w:pPr>
        <w:pStyle w:val="Answer"/>
        <w:ind w:left="0"/>
        <w:rPr>
          <w:rFonts w:eastAsia="MS PGothic" w:cs="MS PGothic"/>
          <w:kern w:val="24"/>
        </w:rPr>
      </w:pPr>
    </w:p>
    <w:p w14:paraId="5A6FA061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rPr>
          <w:rFonts w:eastAsia="MS PGothic" w:cs="MS PGothic"/>
          <w:kern w:val="24"/>
        </w:rPr>
        <w:t>What equipment uses bioptic cameras to produce 3D environments and 3D rendering of a location?</w:t>
      </w:r>
    </w:p>
    <w:p w14:paraId="07689810" w14:textId="662FBE63" w:rsidR="00CF1BE5" w:rsidRPr="00042048" w:rsidRDefault="00CF1BE5" w:rsidP="00B77EE2">
      <w:pPr>
        <w:pStyle w:val="Answer"/>
        <w:numPr>
          <w:ilvl w:val="0"/>
          <w:numId w:val="35"/>
        </w:numPr>
        <w:ind w:left="723"/>
      </w:pPr>
      <w:r w:rsidRPr="00042048">
        <w:t>Asset mapping</w:t>
      </w:r>
      <w:r>
        <w:t>.</w:t>
      </w:r>
      <w:r w:rsidRPr="00042048">
        <w:t xml:space="preserve"> </w:t>
      </w:r>
    </w:p>
    <w:p w14:paraId="529E43BA" w14:textId="50A7BD99" w:rsidR="00CF1BE5" w:rsidRPr="00042048" w:rsidRDefault="00CF1BE5" w:rsidP="00B77EE2">
      <w:pPr>
        <w:pStyle w:val="Answer"/>
        <w:numPr>
          <w:ilvl w:val="0"/>
          <w:numId w:val="35"/>
        </w:numPr>
        <w:ind w:left="723"/>
      </w:pPr>
      <w:r w:rsidRPr="00042048">
        <w:t>Digital SLR</w:t>
      </w:r>
      <w:r>
        <w:t>.</w:t>
      </w:r>
      <w:r w:rsidRPr="00042048">
        <w:t xml:space="preserve"> </w:t>
      </w:r>
    </w:p>
    <w:p w14:paraId="1C990CF7" w14:textId="4E21640F" w:rsidR="00CF1BE5" w:rsidRPr="00042048" w:rsidRDefault="00CF1BE5" w:rsidP="00B77EE2">
      <w:pPr>
        <w:pStyle w:val="Answer"/>
        <w:numPr>
          <w:ilvl w:val="0"/>
          <w:numId w:val="35"/>
        </w:numPr>
        <w:ind w:left="723"/>
      </w:pPr>
      <w:r w:rsidRPr="00042048">
        <w:t>Printer</w:t>
      </w:r>
      <w:r>
        <w:t>.</w:t>
      </w:r>
      <w:r w:rsidRPr="00042048">
        <w:t xml:space="preserve">   </w:t>
      </w:r>
    </w:p>
    <w:p w14:paraId="369323C4" w14:textId="7208663E" w:rsidR="00CF1BE5" w:rsidRDefault="00CF1BE5" w:rsidP="00B77EE2">
      <w:pPr>
        <w:pStyle w:val="Answer"/>
        <w:numPr>
          <w:ilvl w:val="0"/>
          <w:numId w:val="35"/>
        </w:numPr>
        <w:ind w:left="723"/>
        <w:rPr>
          <w:color w:val="FF0000"/>
        </w:rPr>
      </w:pPr>
      <w:r w:rsidRPr="00042048">
        <w:t>Scanner</w:t>
      </w:r>
      <w:r>
        <w:t>.</w:t>
      </w:r>
      <w:r w:rsidRPr="00042048">
        <w:t xml:space="preserve"> </w:t>
      </w:r>
    </w:p>
    <w:p w14:paraId="45CFED58" w14:textId="77777777" w:rsidR="00CF1BE5" w:rsidRDefault="00CF1BE5" w:rsidP="00B77EE2">
      <w:pPr>
        <w:pStyle w:val="Answer"/>
        <w:ind w:left="360"/>
      </w:pPr>
    </w:p>
    <w:p w14:paraId="54D12C53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 xml:space="preserve">ed controls and rotating multi-point cutting </w:t>
      </w:r>
      <w:r w:rsidRPr="00042048">
        <w:t>tools to progressively remove material from the workpiece (blank) and produce a custom-designed part or product?</w:t>
      </w:r>
    </w:p>
    <w:p w14:paraId="779E4072" w14:textId="20F8AFD6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bookmarkStart w:id="0" w:name="_Hlk77608544"/>
      <w:r w:rsidRPr="00042048">
        <w:t>Polymer casting</w:t>
      </w:r>
      <w:r>
        <w:t>.</w:t>
      </w:r>
      <w:r w:rsidRPr="00042048">
        <w:t xml:space="preserve">  </w:t>
      </w:r>
    </w:p>
    <w:p w14:paraId="0D1B3C85" w14:textId="7F7E5F68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r>
        <w:t>3D-</w:t>
      </w:r>
      <w:r w:rsidRPr="00042048">
        <w:t>printing</w:t>
      </w:r>
      <w:r>
        <w:t>.</w:t>
      </w:r>
      <w:r w:rsidRPr="00042048">
        <w:t xml:space="preserve"> </w:t>
      </w:r>
    </w:p>
    <w:p w14:paraId="68ED6B64" w14:textId="2E1F219A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r w:rsidRPr="00042048">
        <w:t>CNC machining</w:t>
      </w:r>
      <w:r>
        <w:t>.</w:t>
      </w:r>
      <w:r w:rsidRPr="00042048">
        <w:t xml:space="preserve"> </w:t>
      </w:r>
    </w:p>
    <w:p w14:paraId="773DDA8E" w14:textId="7B58DE7E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r w:rsidRPr="00042048">
        <w:t>Vacuum forming</w:t>
      </w:r>
      <w:r>
        <w:t>.</w:t>
      </w:r>
      <w:r w:rsidRPr="00042048">
        <w:t xml:space="preserve"> </w:t>
      </w:r>
    </w:p>
    <w:bookmarkEnd w:id="0"/>
    <w:p w14:paraId="1AF663C3" w14:textId="77777777" w:rsidR="00CF1BE5" w:rsidRPr="00042048" w:rsidRDefault="00CF1BE5" w:rsidP="00B77EE2">
      <w:pPr>
        <w:pStyle w:val="Answer"/>
        <w:ind w:left="0"/>
      </w:pPr>
    </w:p>
    <w:p w14:paraId="795DF226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</w:t>
      </w:r>
      <w:r>
        <w:t>hat is another term used for 3D-</w:t>
      </w:r>
      <w:r w:rsidRPr="00042048">
        <w:t>printing?</w:t>
      </w:r>
    </w:p>
    <w:p w14:paraId="241F927E" w14:textId="06E0437A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Polymer casting</w:t>
      </w:r>
      <w:r>
        <w:t>.</w:t>
      </w:r>
      <w:r w:rsidRPr="00042048">
        <w:t xml:space="preserve">  </w:t>
      </w:r>
    </w:p>
    <w:p w14:paraId="6A43BAD2" w14:textId="64896647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Blow moulding</w:t>
      </w:r>
      <w:r>
        <w:t>.</w:t>
      </w:r>
      <w:r w:rsidRPr="00042048">
        <w:t xml:space="preserve">  </w:t>
      </w:r>
    </w:p>
    <w:p w14:paraId="4362FC54" w14:textId="06258C29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Additive manufacturing</w:t>
      </w:r>
      <w:r>
        <w:t>.</w:t>
      </w:r>
    </w:p>
    <w:p w14:paraId="47770DE3" w14:textId="697EB69E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Rotational forming</w:t>
      </w:r>
      <w:r>
        <w:t>.</w:t>
      </w:r>
      <w:r w:rsidRPr="00042048">
        <w:t xml:space="preserve"> </w:t>
      </w:r>
    </w:p>
    <w:p w14:paraId="3D5CA278" w14:textId="77777777" w:rsidR="00CF1BE5" w:rsidRPr="00042048" w:rsidRDefault="00CF1BE5" w:rsidP="00B77EE2">
      <w:pPr>
        <w:pStyle w:val="Answer"/>
        <w:ind w:left="0"/>
      </w:pPr>
    </w:p>
    <w:p w14:paraId="25D1A9BD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bookmarkStart w:id="1" w:name="_Hlk77608876"/>
      <w:r w:rsidRPr="00042048">
        <w:t>Which of the following is a benefit of using smart technologies?</w:t>
      </w:r>
    </w:p>
    <w:p w14:paraId="776990D2" w14:textId="3FB789A1" w:rsidR="00CF1BE5" w:rsidRPr="00042048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Increased usage</w:t>
      </w:r>
      <w:r>
        <w:t>.</w:t>
      </w:r>
      <w:r w:rsidRPr="00042048">
        <w:t xml:space="preserve">   </w:t>
      </w:r>
    </w:p>
    <w:p w14:paraId="27E5CE56" w14:textId="7F27CBD6" w:rsidR="00CF1BE5" w:rsidRPr="00042048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Reduced energy bills</w:t>
      </w:r>
      <w:r>
        <w:t>.</w:t>
      </w:r>
      <w:r w:rsidRPr="00042048">
        <w:t xml:space="preserve">   </w:t>
      </w:r>
    </w:p>
    <w:p w14:paraId="3629916F" w14:textId="34C3D597" w:rsidR="00CF1BE5" w:rsidRPr="00042048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Higher CO2 levels</w:t>
      </w:r>
      <w:r>
        <w:t>.</w:t>
      </w:r>
      <w:r w:rsidRPr="00042048">
        <w:t xml:space="preserve"> </w:t>
      </w:r>
    </w:p>
    <w:p w14:paraId="73BD2125" w14:textId="3728B2E9" w:rsidR="00CF1BE5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Lower installation costs</w:t>
      </w:r>
      <w:r>
        <w:t>.</w:t>
      </w:r>
      <w:r w:rsidRPr="00042048">
        <w:t xml:space="preserve">  </w:t>
      </w:r>
    </w:p>
    <w:p w14:paraId="2F646079" w14:textId="77777777" w:rsidR="00B77EE2" w:rsidRPr="00042048" w:rsidRDefault="00B77EE2" w:rsidP="00B77EE2">
      <w:pPr>
        <w:pStyle w:val="Answer"/>
      </w:pPr>
    </w:p>
    <w:p w14:paraId="4DA59EA0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lastRenderedPageBreak/>
        <w:t>Smart devices are connected to each other using which method?</w:t>
      </w:r>
    </w:p>
    <w:p w14:paraId="65C33398" w14:textId="5D1B1332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GPRS</w:t>
      </w:r>
      <w:r>
        <w:t>.</w:t>
      </w:r>
      <w:r w:rsidRPr="00042048">
        <w:t xml:space="preserve">  </w:t>
      </w:r>
    </w:p>
    <w:p w14:paraId="0C9F3566" w14:textId="72BC3B07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3G</w:t>
      </w:r>
      <w:r>
        <w:t>.</w:t>
      </w:r>
      <w:r w:rsidRPr="00042048">
        <w:t xml:space="preserve">   </w:t>
      </w:r>
    </w:p>
    <w:p w14:paraId="52D0421A" w14:textId="3A3181E4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Bluetooth</w:t>
      </w:r>
      <w:r>
        <w:t>.</w:t>
      </w:r>
      <w:r w:rsidRPr="00042048">
        <w:t xml:space="preserve"> </w:t>
      </w:r>
    </w:p>
    <w:p w14:paraId="1A84B431" w14:textId="1850D588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GPS</w:t>
      </w:r>
      <w:r>
        <w:t>.</w:t>
      </w:r>
      <w:r w:rsidRPr="00042048">
        <w:t xml:space="preserve"> </w:t>
      </w:r>
    </w:p>
    <w:p w14:paraId="70017FFC" w14:textId="77777777" w:rsidR="00CF1BE5" w:rsidRPr="00042048" w:rsidRDefault="00CF1BE5" w:rsidP="00B77EE2">
      <w:pPr>
        <w:pStyle w:val="Answer"/>
        <w:ind w:left="360"/>
      </w:pPr>
    </w:p>
    <w:p w14:paraId="0497CBA1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Which technology is used to create photo-realistic images of buildings before they have been completed on site? </w:t>
      </w:r>
    </w:p>
    <w:p w14:paraId="4E6B9450" w14:textId="56E4D60A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>Photography</w:t>
      </w:r>
      <w:r>
        <w:t>.</w:t>
      </w:r>
      <w:r w:rsidRPr="00042048">
        <w:t xml:space="preserve">   </w:t>
      </w:r>
    </w:p>
    <w:p w14:paraId="10259D14" w14:textId="23F424A9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>Photogrammetry</w:t>
      </w:r>
      <w:r>
        <w:t>.</w:t>
      </w:r>
    </w:p>
    <w:p w14:paraId="0E07BDD8" w14:textId="682F37DE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 xml:space="preserve">Computer </w:t>
      </w:r>
      <w:r>
        <w:t>g</w:t>
      </w:r>
      <w:r w:rsidRPr="00042048">
        <w:t xml:space="preserve">enerated </w:t>
      </w:r>
      <w:r>
        <w:t>i</w:t>
      </w:r>
      <w:r w:rsidRPr="00042048">
        <w:t>mages (CGI)</w:t>
      </w:r>
      <w:r>
        <w:t>.</w:t>
      </w:r>
    </w:p>
    <w:p w14:paraId="5A0AB613" w14:textId="767F1CA2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 xml:space="preserve">Augmented </w:t>
      </w:r>
      <w:r>
        <w:t>r</w:t>
      </w:r>
      <w:r w:rsidRPr="00042048">
        <w:t>eality (AR)</w:t>
      </w:r>
      <w:r>
        <w:t>.</w:t>
      </w:r>
    </w:p>
    <w:p w14:paraId="67F7CFFD" w14:textId="77777777" w:rsidR="00CF1BE5" w:rsidRPr="00042048" w:rsidRDefault="00CF1BE5" w:rsidP="00B77EE2">
      <w:pPr>
        <w:pStyle w:val="Answer"/>
        <w:ind w:left="0"/>
      </w:pPr>
    </w:p>
    <w:p w14:paraId="28F31BFE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Virtual </w:t>
      </w:r>
      <w:r>
        <w:t>r</w:t>
      </w:r>
      <w:r w:rsidRPr="00042048">
        <w:t>eality technologies (VR) require which piece of hardware to view it?</w:t>
      </w:r>
    </w:p>
    <w:p w14:paraId="11859526" w14:textId="118243F1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Laptop</w:t>
      </w:r>
      <w:r>
        <w:t>.</w:t>
      </w:r>
      <w:r w:rsidRPr="00042048">
        <w:t xml:space="preserve">  </w:t>
      </w:r>
    </w:p>
    <w:p w14:paraId="4CB79D48" w14:textId="4D753E21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Headset</w:t>
      </w:r>
      <w:r>
        <w:t>.</w:t>
      </w:r>
      <w:r w:rsidRPr="00042048">
        <w:t xml:space="preserve"> </w:t>
      </w:r>
    </w:p>
    <w:p w14:paraId="3B19C220" w14:textId="25DD6011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Tablet</w:t>
      </w:r>
      <w:r>
        <w:t>.</w:t>
      </w:r>
      <w:r w:rsidRPr="00042048">
        <w:t xml:space="preserve"> </w:t>
      </w:r>
    </w:p>
    <w:p w14:paraId="66391FD6" w14:textId="38BB2B1E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Phone</w:t>
      </w:r>
      <w:r>
        <w:t>.</w:t>
      </w:r>
      <w:r w:rsidRPr="00042048">
        <w:t xml:space="preserve"> </w:t>
      </w:r>
    </w:p>
    <w:p w14:paraId="38874942" w14:textId="77777777" w:rsidR="00CF1BE5" w:rsidRPr="00042048" w:rsidRDefault="00CF1BE5" w:rsidP="00B77EE2">
      <w:pPr>
        <w:pStyle w:val="Answer"/>
        <w:ind w:left="360"/>
      </w:pPr>
    </w:p>
    <w:p w14:paraId="39122DC3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survey equipment is required for photogrammetry?</w:t>
      </w:r>
    </w:p>
    <w:p w14:paraId="097261F1" w14:textId="0A9032B9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Theodolite</w:t>
      </w:r>
      <w:r>
        <w:t>.</w:t>
      </w:r>
      <w:r w:rsidRPr="00042048">
        <w:t xml:space="preserve">     </w:t>
      </w:r>
    </w:p>
    <w:p w14:paraId="042414B3" w14:textId="58F69FD3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Drone</w:t>
      </w:r>
      <w:r>
        <w:t>.</w:t>
      </w:r>
      <w:r w:rsidRPr="00042048">
        <w:t xml:space="preserve">    </w:t>
      </w:r>
    </w:p>
    <w:p w14:paraId="773AC8B4" w14:textId="085E3979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Rotary laser level</w:t>
      </w:r>
      <w:r>
        <w:t>.</w:t>
      </w:r>
      <w:r w:rsidRPr="00042048">
        <w:t xml:space="preserve">  </w:t>
      </w:r>
    </w:p>
    <w:p w14:paraId="25328BA4" w14:textId="21CF85F0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3D scanner</w:t>
      </w:r>
      <w:r>
        <w:t>.</w:t>
      </w:r>
      <w:r w:rsidRPr="00042048">
        <w:t xml:space="preserve">   </w:t>
      </w:r>
    </w:p>
    <w:bookmarkEnd w:id="1"/>
    <w:p w14:paraId="1F23DBEF" w14:textId="77777777" w:rsidR="00CF1BE5" w:rsidRPr="00042048" w:rsidRDefault="00CF1BE5" w:rsidP="00B77EE2">
      <w:pPr>
        <w:pStyle w:val="Answer"/>
        <w:ind w:left="0"/>
      </w:pPr>
    </w:p>
    <w:p w14:paraId="5A8819BD" w14:textId="77777777" w:rsidR="007C6951" w:rsidRDefault="007C6951" w:rsidP="00B77EE2">
      <w:pPr>
        <w:pStyle w:val="Answer"/>
        <w:ind w:left="0"/>
      </w:pPr>
    </w:p>
    <w:p w14:paraId="325045FF" w14:textId="77777777" w:rsidR="006E1028" w:rsidRDefault="006E1028" w:rsidP="00B77EE2">
      <w:pPr>
        <w:rPr>
          <w:rFonts w:cs="Arial"/>
          <w:szCs w:val="22"/>
        </w:rPr>
      </w:pPr>
    </w:p>
    <w:p w14:paraId="4C9A1569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1178" w14:textId="77777777" w:rsidR="00B11968" w:rsidRDefault="00B11968">
      <w:pPr>
        <w:spacing w:before="0" w:after="0"/>
      </w:pPr>
      <w:r>
        <w:separator/>
      </w:r>
    </w:p>
  </w:endnote>
  <w:endnote w:type="continuationSeparator" w:id="0">
    <w:p w14:paraId="1294F3D6" w14:textId="77777777" w:rsidR="00B11968" w:rsidRDefault="00B119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E1D1" w14:textId="77777777" w:rsidR="00110217" w:rsidRPr="00F03E33" w:rsidRDefault="00B3214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D7824D" wp14:editId="40AE77AC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8955975" w14:textId="0424665F" w:rsidR="00B32142" w:rsidRPr="006953AB" w:rsidRDefault="00B3512E" w:rsidP="00B3214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3512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3214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495AD10" w14:textId="77777777" w:rsidR="00B32142" w:rsidRDefault="00B32142" w:rsidP="00B3214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D7824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48955975" w14:textId="0424665F" w:rsidR="00B32142" w:rsidRPr="006953AB" w:rsidRDefault="00B3512E" w:rsidP="00B3214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3512E">
                      <w:rPr>
                        <w:sz w:val="18"/>
                        <w:szCs w:val="18"/>
                      </w:rPr>
                      <w:t>© City &amp; Guilds Limited</w:t>
                    </w:r>
                    <w:r w:rsidR="00B3214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495AD10" w14:textId="77777777" w:rsidR="00B32142" w:rsidRDefault="00B32142" w:rsidP="00B3214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031E811" wp14:editId="15A07AD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4E32" w14:textId="77777777" w:rsidR="00B11968" w:rsidRDefault="00B11968">
      <w:pPr>
        <w:spacing w:before="0" w:after="0"/>
      </w:pPr>
      <w:r>
        <w:separator/>
      </w:r>
    </w:p>
  </w:footnote>
  <w:footnote w:type="continuationSeparator" w:id="0">
    <w:p w14:paraId="431AF21A" w14:textId="77777777" w:rsidR="00B11968" w:rsidRDefault="00B119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3371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2AC6036" wp14:editId="09F3DFFF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15935F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BE4EE16" wp14:editId="488EA18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8092D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08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DD0F02"/>
    <w:multiLevelType w:val="hybridMultilevel"/>
    <w:tmpl w:val="CB18FE0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9083B"/>
    <w:multiLevelType w:val="hybridMultilevel"/>
    <w:tmpl w:val="F69EBAB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C63D6C"/>
    <w:multiLevelType w:val="hybridMultilevel"/>
    <w:tmpl w:val="1A78D00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E572460"/>
    <w:multiLevelType w:val="hybridMultilevel"/>
    <w:tmpl w:val="3EAE16B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72C5C"/>
    <w:multiLevelType w:val="hybridMultilevel"/>
    <w:tmpl w:val="117ADD8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1F5C7B"/>
    <w:multiLevelType w:val="hybridMultilevel"/>
    <w:tmpl w:val="5A38B1B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78A76B5"/>
    <w:multiLevelType w:val="hybridMultilevel"/>
    <w:tmpl w:val="9C04F40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863525"/>
    <w:multiLevelType w:val="hybridMultilevel"/>
    <w:tmpl w:val="2A16E4D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8534D"/>
    <w:multiLevelType w:val="hybridMultilevel"/>
    <w:tmpl w:val="D5F8348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7852CA"/>
    <w:multiLevelType w:val="hybridMultilevel"/>
    <w:tmpl w:val="7EE80D66"/>
    <w:lvl w:ilvl="0" w:tplc="3DBA9506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544CB2"/>
    <w:multiLevelType w:val="hybridMultilevel"/>
    <w:tmpl w:val="3D380BB6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12A1165"/>
    <w:multiLevelType w:val="hybridMultilevel"/>
    <w:tmpl w:val="E35E3C88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C16792B"/>
    <w:multiLevelType w:val="hybridMultilevel"/>
    <w:tmpl w:val="659EBFA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74002F"/>
    <w:multiLevelType w:val="hybridMultilevel"/>
    <w:tmpl w:val="63D2EEB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5D2C59"/>
    <w:multiLevelType w:val="hybridMultilevel"/>
    <w:tmpl w:val="0AD882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84271E5"/>
    <w:multiLevelType w:val="hybridMultilevel"/>
    <w:tmpl w:val="7B96B28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D91267F"/>
    <w:multiLevelType w:val="hybridMultilevel"/>
    <w:tmpl w:val="2154FC6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FE62A09"/>
    <w:multiLevelType w:val="hybridMultilevel"/>
    <w:tmpl w:val="306048AC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41FA8648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380425F"/>
    <w:multiLevelType w:val="hybridMultilevel"/>
    <w:tmpl w:val="DA0C95D0"/>
    <w:lvl w:ilvl="0" w:tplc="3376C25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A3100D3"/>
    <w:multiLevelType w:val="hybridMultilevel"/>
    <w:tmpl w:val="A1666F0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6350A4"/>
    <w:multiLevelType w:val="hybridMultilevel"/>
    <w:tmpl w:val="3D20799C"/>
    <w:lvl w:ilvl="0" w:tplc="859ADEB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E596550"/>
    <w:multiLevelType w:val="hybridMultilevel"/>
    <w:tmpl w:val="FAA8B2A8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FDD0AD0"/>
    <w:multiLevelType w:val="hybridMultilevel"/>
    <w:tmpl w:val="F450283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171750">
    <w:abstractNumId w:val="6"/>
  </w:num>
  <w:num w:numId="2" w16cid:durableId="1693385032">
    <w:abstractNumId w:val="16"/>
  </w:num>
  <w:num w:numId="3" w16cid:durableId="244724583">
    <w:abstractNumId w:val="29"/>
  </w:num>
  <w:num w:numId="4" w16cid:durableId="2025552512">
    <w:abstractNumId w:val="20"/>
  </w:num>
  <w:num w:numId="5" w16cid:durableId="1529414796">
    <w:abstractNumId w:val="26"/>
  </w:num>
  <w:num w:numId="6" w16cid:durableId="2062560266">
    <w:abstractNumId w:val="34"/>
  </w:num>
  <w:num w:numId="7" w16cid:durableId="1355615927">
    <w:abstractNumId w:val="31"/>
  </w:num>
  <w:num w:numId="8" w16cid:durableId="350497738">
    <w:abstractNumId w:val="4"/>
  </w:num>
  <w:num w:numId="9" w16cid:durableId="836924472">
    <w:abstractNumId w:val="40"/>
  </w:num>
  <w:num w:numId="10" w16cid:durableId="975834227">
    <w:abstractNumId w:val="5"/>
  </w:num>
  <w:num w:numId="11" w16cid:durableId="2133135466">
    <w:abstractNumId w:val="3"/>
  </w:num>
  <w:num w:numId="12" w16cid:durableId="579829379">
    <w:abstractNumId w:val="13"/>
  </w:num>
  <w:num w:numId="13" w16cid:durableId="1191912182">
    <w:abstractNumId w:val="22"/>
  </w:num>
  <w:num w:numId="14" w16cid:durableId="1939021575">
    <w:abstractNumId w:val="27"/>
  </w:num>
  <w:num w:numId="15" w16cid:durableId="1474446136">
    <w:abstractNumId w:val="37"/>
  </w:num>
  <w:num w:numId="16" w16cid:durableId="223033080">
    <w:abstractNumId w:val="32"/>
  </w:num>
  <w:num w:numId="17" w16cid:durableId="891577953">
    <w:abstractNumId w:val="30"/>
  </w:num>
  <w:num w:numId="18" w16cid:durableId="1991591197">
    <w:abstractNumId w:val="2"/>
  </w:num>
  <w:num w:numId="19" w16cid:durableId="381170893">
    <w:abstractNumId w:val="35"/>
  </w:num>
  <w:num w:numId="20" w16cid:durableId="628516508">
    <w:abstractNumId w:val="9"/>
  </w:num>
  <w:num w:numId="21" w16cid:durableId="930313950">
    <w:abstractNumId w:val="36"/>
  </w:num>
  <w:num w:numId="22" w16cid:durableId="796023834">
    <w:abstractNumId w:val="39"/>
  </w:num>
  <w:num w:numId="23" w16cid:durableId="7174677">
    <w:abstractNumId w:val="21"/>
  </w:num>
  <w:num w:numId="24" w16cid:durableId="1677807460">
    <w:abstractNumId w:val="19"/>
  </w:num>
  <w:num w:numId="25" w16cid:durableId="1849753930">
    <w:abstractNumId w:val="23"/>
  </w:num>
  <w:num w:numId="26" w16cid:durableId="658506943">
    <w:abstractNumId w:val="33"/>
  </w:num>
  <w:num w:numId="27" w16cid:durableId="1640768544">
    <w:abstractNumId w:val="7"/>
  </w:num>
  <w:num w:numId="28" w16cid:durableId="712775395">
    <w:abstractNumId w:val="38"/>
  </w:num>
  <w:num w:numId="29" w16cid:durableId="1405759915">
    <w:abstractNumId w:val="10"/>
  </w:num>
  <w:num w:numId="30" w16cid:durableId="1151140249">
    <w:abstractNumId w:val="41"/>
  </w:num>
  <w:num w:numId="31" w16cid:durableId="1504322968">
    <w:abstractNumId w:val="25"/>
  </w:num>
  <w:num w:numId="32" w16cid:durableId="1171020751">
    <w:abstractNumId w:val="24"/>
  </w:num>
  <w:num w:numId="33" w16cid:durableId="686835976">
    <w:abstractNumId w:val="1"/>
  </w:num>
  <w:num w:numId="34" w16cid:durableId="1335763508">
    <w:abstractNumId w:val="15"/>
  </w:num>
  <w:num w:numId="35" w16cid:durableId="1334143301">
    <w:abstractNumId w:val="18"/>
  </w:num>
  <w:num w:numId="36" w16cid:durableId="908465668">
    <w:abstractNumId w:val="28"/>
  </w:num>
  <w:num w:numId="37" w16cid:durableId="1673947857">
    <w:abstractNumId w:val="14"/>
  </w:num>
  <w:num w:numId="38" w16cid:durableId="2100909721">
    <w:abstractNumId w:val="12"/>
  </w:num>
  <w:num w:numId="39" w16cid:durableId="283655965">
    <w:abstractNumId w:val="17"/>
  </w:num>
  <w:num w:numId="40" w16cid:durableId="3091964">
    <w:abstractNumId w:val="11"/>
  </w:num>
  <w:num w:numId="41" w16cid:durableId="1681616027">
    <w:abstractNumId w:val="42"/>
  </w:num>
  <w:num w:numId="42" w16cid:durableId="127209339">
    <w:abstractNumId w:val="8"/>
  </w:num>
  <w:num w:numId="43" w16cid:durableId="1511986751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E5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17A"/>
    <w:rsid w:val="003405EA"/>
    <w:rsid w:val="003B1E21"/>
    <w:rsid w:val="003F6A42"/>
    <w:rsid w:val="00404B31"/>
    <w:rsid w:val="004403E0"/>
    <w:rsid w:val="00443B2E"/>
    <w:rsid w:val="00474F67"/>
    <w:rsid w:val="0048500D"/>
    <w:rsid w:val="004B0618"/>
    <w:rsid w:val="00524E1B"/>
    <w:rsid w:val="005D66B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3C21"/>
    <w:rsid w:val="006F685A"/>
    <w:rsid w:val="006F7BAF"/>
    <w:rsid w:val="0077296E"/>
    <w:rsid w:val="00797FA7"/>
    <w:rsid w:val="007A3B45"/>
    <w:rsid w:val="007C6951"/>
    <w:rsid w:val="008B5FB1"/>
    <w:rsid w:val="008C1F1C"/>
    <w:rsid w:val="00995ED2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11968"/>
    <w:rsid w:val="00B306A2"/>
    <w:rsid w:val="00B32142"/>
    <w:rsid w:val="00B3512E"/>
    <w:rsid w:val="00B77EE2"/>
    <w:rsid w:val="00BE2C21"/>
    <w:rsid w:val="00C01D20"/>
    <w:rsid w:val="00C202BF"/>
    <w:rsid w:val="00C53B25"/>
    <w:rsid w:val="00C70AD5"/>
    <w:rsid w:val="00C858D7"/>
    <w:rsid w:val="00C86B37"/>
    <w:rsid w:val="00CF1BE5"/>
    <w:rsid w:val="00CF2659"/>
    <w:rsid w:val="00D073BC"/>
    <w:rsid w:val="00D56B82"/>
    <w:rsid w:val="00DA2485"/>
    <w:rsid w:val="00DE29A8"/>
    <w:rsid w:val="00E34B29"/>
    <w:rsid w:val="00E61197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6B0232"/>
  <w15:docId w15:val="{793414C4-0E6F-4069-8E29-15ED5257E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351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Learner BSE.dotx</Template>
  <TotalTime>1</TotalTime>
  <Pages>4</Pages>
  <Words>178</Words>
  <Characters>3426</Characters>
  <Application>Microsoft Office Word</Application>
  <DocSecurity>0</DocSecurity>
  <Lines>61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2025-11-18T21:59:00Z</dcterms:created>
  <dcterms:modified xsi:type="dcterms:W3CDTF">2025-11-20T15:05:00Z</dcterms:modified>
</cp:coreProperties>
</file>